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37" w:rsidRDefault="00076F37" w:rsidP="006B5928">
      <w:pPr>
        <w:jc w:val="right"/>
      </w:pPr>
      <w:r>
        <w:t>проект</w:t>
      </w:r>
    </w:p>
    <w:p w:rsidR="00076F37" w:rsidRDefault="00076F37" w:rsidP="00AC2730">
      <w:pPr>
        <w:jc w:val="center"/>
      </w:pPr>
      <w:r>
        <w:t xml:space="preserve">Совет депутатов Ордынского района </w:t>
      </w:r>
    </w:p>
    <w:p w:rsidR="00076F37" w:rsidRDefault="00076F37" w:rsidP="00AC2730">
      <w:pPr>
        <w:jc w:val="center"/>
      </w:pPr>
      <w:r>
        <w:t xml:space="preserve">Новосибирской области </w:t>
      </w:r>
    </w:p>
    <w:p w:rsidR="00076F37" w:rsidRDefault="00076F37" w:rsidP="00AC2730">
      <w:pPr>
        <w:jc w:val="center"/>
      </w:pPr>
      <w:r>
        <w:t>третьего созыва</w:t>
      </w:r>
    </w:p>
    <w:p w:rsidR="00076F37" w:rsidRDefault="00076F37" w:rsidP="00AC2730">
      <w:pPr>
        <w:jc w:val="center"/>
      </w:pPr>
    </w:p>
    <w:p w:rsidR="00076F37" w:rsidRDefault="00076F37" w:rsidP="00AC2730">
      <w:pPr>
        <w:jc w:val="center"/>
      </w:pPr>
      <w:r>
        <w:t>РЕШЕНИЕ</w:t>
      </w:r>
    </w:p>
    <w:p w:rsidR="00076F37" w:rsidRDefault="00076F37" w:rsidP="00AC2730">
      <w:pPr>
        <w:jc w:val="center"/>
      </w:pPr>
      <w:r>
        <w:t>(пятнадцатая сессия)</w:t>
      </w:r>
    </w:p>
    <w:p w:rsidR="00076F37" w:rsidRDefault="00076F37" w:rsidP="00AC2730"/>
    <w:p w:rsidR="00076F37" w:rsidRDefault="00076F37" w:rsidP="00AC2730">
      <w:r>
        <w:t>от 23 мая 2017 года                                                                                            №___</w:t>
      </w:r>
    </w:p>
    <w:p w:rsidR="00076F37" w:rsidRDefault="00076F37" w:rsidP="00AC2730"/>
    <w:p w:rsidR="00076F37" w:rsidRDefault="00076F37" w:rsidP="00AC2730">
      <w:pPr>
        <w:jc w:val="center"/>
        <w:rPr>
          <w:szCs w:val="28"/>
        </w:rPr>
      </w:pPr>
      <w:r w:rsidRPr="00F21EB9">
        <w:rPr>
          <w:szCs w:val="28"/>
        </w:rPr>
        <w:t xml:space="preserve">О внесении изменений в решение Совета депутатов </w:t>
      </w:r>
    </w:p>
    <w:p w:rsidR="00076F37" w:rsidRDefault="00076F37" w:rsidP="00AC2730">
      <w:pPr>
        <w:jc w:val="center"/>
        <w:rPr>
          <w:szCs w:val="28"/>
        </w:rPr>
      </w:pPr>
      <w:r w:rsidRPr="00F21EB9">
        <w:rPr>
          <w:szCs w:val="28"/>
        </w:rPr>
        <w:t xml:space="preserve">Ордынского района Новосибирской области от 02.10.2015г.№10 </w:t>
      </w:r>
    </w:p>
    <w:p w:rsidR="00076F37" w:rsidRDefault="00076F37" w:rsidP="00AC2730">
      <w:pPr>
        <w:jc w:val="center"/>
        <w:rPr>
          <w:szCs w:val="28"/>
        </w:rPr>
      </w:pPr>
      <w:r w:rsidRPr="00F21EB9">
        <w:rPr>
          <w:szCs w:val="28"/>
        </w:rPr>
        <w:t xml:space="preserve">«Об избрании депутатов в состав постоянных комиссий  </w:t>
      </w:r>
    </w:p>
    <w:p w:rsidR="00076F37" w:rsidRDefault="00076F37" w:rsidP="00AC2730">
      <w:pPr>
        <w:jc w:val="center"/>
        <w:rPr>
          <w:szCs w:val="28"/>
        </w:rPr>
      </w:pPr>
      <w:r w:rsidRPr="00F21EB9">
        <w:rPr>
          <w:szCs w:val="28"/>
        </w:rPr>
        <w:t>Совета депутатов Ордынско</w:t>
      </w:r>
      <w:r>
        <w:rPr>
          <w:szCs w:val="28"/>
        </w:rPr>
        <w:t>го района Новосибирской области»</w:t>
      </w:r>
    </w:p>
    <w:p w:rsidR="00076F37" w:rsidRDefault="00076F37" w:rsidP="00AC2730"/>
    <w:p w:rsidR="00076F37" w:rsidRPr="00D11144" w:rsidRDefault="00076F37" w:rsidP="00AC2730">
      <w:pPr>
        <w:ind w:firstLine="708"/>
        <w:jc w:val="both"/>
      </w:pPr>
      <w:r w:rsidRPr="00E70003">
        <w:rPr>
          <w:szCs w:val="28"/>
        </w:rPr>
        <w:t>Руководствуясь Уставом</w:t>
      </w:r>
      <w:r>
        <w:rPr>
          <w:szCs w:val="28"/>
        </w:rPr>
        <w:t xml:space="preserve"> Ордынского района Новосибирской области, </w:t>
      </w:r>
      <w:r w:rsidRPr="00E70003">
        <w:rPr>
          <w:szCs w:val="28"/>
        </w:rPr>
        <w:t>Регламент</w:t>
      </w:r>
      <w:r>
        <w:rPr>
          <w:szCs w:val="28"/>
        </w:rPr>
        <w:t>ом</w:t>
      </w:r>
      <w:r w:rsidRPr="00E70003">
        <w:rPr>
          <w:szCs w:val="28"/>
        </w:rPr>
        <w:t xml:space="preserve"> Совет</w:t>
      </w:r>
      <w:r>
        <w:rPr>
          <w:szCs w:val="28"/>
        </w:rPr>
        <w:t>а депутатов Ордынского района</w:t>
      </w:r>
      <w:r w:rsidRPr="00D23922">
        <w:rPr>
          <w:szCs w:val="28"/>
        </w:rPr>
        <w:t xml:space="preserve"> </w:t>
      </w:r>
      <w:r>
        <w:rPr>
          <w:szCs w:val="28"/>
        </w:rPr>
        <w:t xml:space="preserve">Новосибирской области, Положением о </w:t>
      </w:r>
      <w:r w:rsidRPr="005C0E12">
        <w:rPr>
          <w:szCs w:val="28"/>
        </w:rPr>
        <w:t xml:space="preserve"> </w:t>
      </w:r>
      <w:r w:rsidRPr="00E70003">
        <w:rPr>
          <w:szCs w:val="28"/>
        </w:rPr>
        <w:t>постоянной комиссии Совета депутатов Ордынского района Новосибирской области по бюджетной, налоговой, финансово-кредитной, социальной политике  и собственности</w:t>
      </w:r>
      <w:r>
        <w:rPr>
          <w:szCs w:val="28"/>
        </w:rPr>
        <w:t>, утвержденным решением Совета депутатов Ордынского района Новосибирской области от 27.10.2015г.</w:t>
      </w:r>
      <w:r w:rsidRPr="00A96B44">
        <w:rPr>
          <w:szCs w:val="28"/>
        </w:rPr>
        <w:t xml:space="preserve"> №15</w:t>
      </w:r>
      <w:r>
        <w:rPr>
          <w:szCs w:val="28"/>
        </w:rPr>
        <w:t xml:space="preserve"> «</w:t>
      </w:r>
      <w:r>
        <w:t xml:space="preserve">О  постоянных комиссиях  Совета депутатов Ордынского района Новосибирской области», </w:t>
      </w:r>
      <w:r>
        <w:rPr>
          <w:szCs w:val="28"/>
        </w:rPr>
        <w:t xml:space="preserve">на основании заявления Руднева М.Б., депутата от избирательного округа №15, </w:t>
      </w:r>
      <w:r w:rsidRPr="00E70003">
        <w:rPr>
          <w:szCs w:val="28"/>
        </w:rPr>
        <w:t xml:space="preserve">Совет депутатов Ордынского района </w:t>
      </w:r>
      <w:r>
        <w:rPr>
          <w:szCs w:val="28"/>
        </w:rPr>
        <w:t>Новосибирской области</w:t>
      </w:r>
    </w:p>
    <w:p w:rsidR="00076F37" w:rsidRPr="00E70003" w:rsidRDefault="00076F37" w:rsidP="00AC2730">
      <w:pPr>
        <w:jc w:val="both"/>
        <w:rPr>
          <w:szCs w:val="28"/>
        </w:rPr>
      </w:pPr>
      <w:r w:rsidRPr="00E70003">
        <w:rPr>
          <w:szCs w:val="28"/>
        </w:rPr>
        <w:t>РЕШИЛ:</w:t>
      </w:r>
    </w:p>
    <w:p w:rsidR="00076F37" w:rsidRDefault="00076F37" w:rsidP="00AC2730">
      <w:pPr>
        <w:jc w:val="both"/>
        <w:rPr>
          <w:szCs w:val="28"/>
        </w:rPr>
      </w:pPr>
      <w:r>
        <w:rPr>
          <w:szCs w:val="28"/>
        </w:rPr>
        <w:t>1. Ввести</w:t>
      </w:r>
      <w:r w:rsidRPr="004F1553">
        <w:rPr>
          <w:szCs w:val="28"/>
        </w:rPr>
        <w:t xml:space="preserve"> </w:t>
      </w:r>
      <w:r>
        <w:rPr>
          <w:szCs w:val="28"/>
        </w:rPr>
        <w:t xml:space="preserve">в состав </w:t>
      </w:r>
      <w:r w:rsidRPr="00E70003">
        <w:rPr>
          <w:szCs w:val="28"/>
        </w:rPr>
        <w:t xml:space="preserve">постоянной комиссии Совета депутатов Ордынского района Новосибирской области по бюджетной, налоговой, финансово-кредитной, социальной политике  и собственности </w:t>
      </w:r>
      <w:r>
        <w:rPr>
          <w:szCs w:val="28"/>
        </w:rPr>
        <w:t>депутата Руднева Михаила Борисовича.</w:t>
      </w:r>
    </w:p>
    <w:p w:rsidR="00076F37" w:rsidRPr="00AF24C5" w:rsidRDefault="00076F37" w:rsidP="00AC2730">
      <w:pPr>
        <w:jc w:val="both"/>
        <w:rPr>
          <w:szCs w:val="28"/>
        </w:rPr>
      </w:pPr>
      <w:r>
        <w:rPr>
          <w:szCs w:val="28"/>
        </w:rPr>
        <w:t xml:space="preserve">2. </w:t>
      </w:r>
      <w:r w:rsidRPr="00AF24C5">
        <w:rPr>
          <w:szCs w:val="28"/>
        </w:rPr>
        <w:t xml:space="preserve">Внести в </w:t>
      </w:r>
      <w:r>
        <w:rPr>
          <w:szCs w:val="28"/>
        </w:rPr>
        <w:t>решение Совета депутатов Ордынского района Новосибирской области от 02.10.2015г.</w:t>
      </w:r>
      <w:r w:rsidRPr="00A96B44">
        <w:rPr>
          <w:szCs w:val="28"/>
        </w:rPr>
        <w:t xml:space="preserve"> </w:t>
      </w:r>
      <w:r>
        <w:rPr>
          <w:szCs w:val="28"/>
        </w:rPr>
        <w:t xml:space="preserve">№10 «Об избрании депутатов в состав постоянных комиссий Совета депутатов Ордынского района Новосибирской области» (с изменениями и дополнениями от 29.09.2016г.) </w:t>
      </w:r>
      <w:r w:rsidRPr="00AF24C5">
        <w:rPr>
          <w:szCs w:val="28"/>
        </w:rPr>
        <w:t>следующие изменения:</w:t>
      </w:r>
    </w:p>
    <w:p w:rsidR="00076F37" w:rsidRDefault="00076F37" w:rsidP="00AC2730">
      <w:pPr>
        <w:jc w:val="both"/>
        <w:rPr>
          <w:szCs w:val="28"/>
        </w:rPr>
      </w:pPr>
      <w:r>
        <w:t>пункт 1 дополнить</w:t>
      </w:r>
      <w:r w:rsidRPr="00AF24C5">
        <w:t xml:space="preserve"> слова</w:t>
      </w:r>
      <w:r>
        <w:t>ми</w:t>
      </w:r>
      <w:r w:rsidRPr="00AF24C5">
        <w:t xml:space="preserve">: </w:t>
      </w:r>
      <w:r w:rsidRPr="00AF24C5">
        <w:rPr>
          <w:szCs w:val="28"/>
        </w:rPr>
        <w:t>«</w:t>
      </w:r>
      <w:r>
        <w:rPr>
          <w:szCs w:val="28"/>
        </w:rPr>
        <w:t>Руднева Михаила Борисовича</w:t>
      </w:r>
      <w:r w:rsidRPr="00E70003">
        <w:rPr>
          <w:szCs w:val="28"/>
        </w:rPr>
        <w:t>, депутата от избирательного округа №15</w:t>
      </w:r>
      <w:r>
        <w:rPr>
          <w:szCs w:val="28"/>
        </w:rPr>
        <w:t>;</w:t>
      </w:r>
      <w:r w:rsidRPr="00AF24C5">
        <w:t>».</w:t>
      </w:r>
    </w:p>
    <w:p w:rsidR="00076F37" w:rsidRDefault="00076F37" w:rsidP="00AC2730">
      <w:pPr>
        <w:jc w:val="both"/>
      </w:pPr>
      <w:r>
        <w:t>3.</w:t>
      </w:r>
      <w:r w:rsidRPr="001C54C4">
        <w:t xml:space="preserve"> </w:t>
      </w:r>
      <w:r>
        <w:t>Настоящее решение вступает в силу с момента его принятия.</w:t>
      </w:r>
    </w:p>
    <w:p w:rsidR="00076F37" w:rsidRDefault="00076F37" w:rsidP="00AC2730"/>
    <w:p w:rsidR="00076F37" w:rsidRDefault="00076F37" w:rsidP="00AC2730"/>
    <w:p w:rsidR="00076F37" w:rsidRDefault="00076F37" w:rsidP="00AC2730"/>
    <w:p w:rsidR="00076F37" w:rsidRDefault="00076F37" w:rsidP="00AC2730">
      <w:pPr>
        <w:rPr>
          <w:szCs w:val="28"/>
        </w:rPr>
      </w:pPr>
      <w:r>
        <w:rPr>
          <w:szCs w:val="28"/>
        </w:rPr>
        <w:t>Председатель Совета депутатов</w:t>
      </w:r>
    </w:p>
    <w:p w:rsidR="00076F37" w:rsidRDefault="00076F37" w:rsidP="00AC2730">
      <w:pPr>
        <w:rPr>
          <w:szCs w:val="28"/>
        </w:rPr>
      </w:pPr>
      <w:r>
        <w:rPr>
          <w:szCs w:val="28"/>
        </w:rPr>
        <w:t>Ордынского района</w:t>
      </w:r>
    </w:p>
    <w:p w:rsidR="00076F37" w:rsidRDefault="00076F37" w:rsidP="00AC2730">
      <w:pPr>
        <w:rPr>
          <w:szCs w:val="28"/>
        </w:rPr>
      </w:pPr>
      <w:r>
        <w:rPr>
          <w:szCs w:val="28"/>
        </w:rPr>
        <w:t>Новосибирской области                                                                       А.В.Трифонова</w:t>
      </w:r>
    </w:p>
    <w:p w:rsidR="00076F37" w:rsidRDefault="00076F37" w:rsidP="00AC2730">
      <w:pPr>
        <w:rPr>
          <w:szCs w:val="28"/>
        </w:rPr>
      </w:pPr>
    </w:p>
    <w:p w:rsidR="00076F37" w:rsidRDefault="00076F37" w:rsidP="00AC2730">
      <w:pPr>
        <w:rPr>
          <w:szCs w:val="28"/>
        </w:rPr>
      </w:pPr>
    </w:p>
    <w:p w:rsidR="00076F37" w:rsidRDefault="00076F37" w:rsidP="00AC2730">
      <w:pPr>
        <w:rPr>
          <w:szCs w:val="28"/>
        </w:rPr>
      </w:pPr>
    </w:p>
    <w:p w:rsidR="00076F37" w:rsidRDefault="00076F37" w:rsidP="00AC2730"/>
    <w:p w:rsidR="00076F37" w:rsidRPr="00436F18" w:rsidRDefault="00076F37" w:rsidP="00AC2730">
      <w:pPr>
        <w:contextualSpacing/>
        <w:jc w:val="center"/>
        <w:rPr>
          <w:b/>
          <w:szCs w:val="28"/>
        </w:rPr>
      </w:pPr>
      <w:r w:rsidRPr="003A0393">
        <w:rPr>
          <w:b/>
          <w:szCs w:val="28"/>
        </w:rPr>
        <w:t>ПОЯСНИТЕЛЬНАЯ ЗАПИСКА</w:t>
      </w:r>
    </w:p>
    <w:p w:rsidR="00076F37" w:rsidRDefault="00076F37" w:rsidP="00AC2730">
      <w:pPr>
        <w:jc w:val="center"/>
        <w:rPr>
          <w:szCs w:val="28"/>
        </w:rPr>
      </w:pPr>
      <w:r w:rsidRPr="001618CA">
        <w:rPr>
          <w:szCs w:val="28"/>
        </w:rPr>
        <w:t>к проекту решения Совета депутатов Ордынског</w:t>
      </w:r>
      <w:r>
        <w:rPr>
          <w:szCs w:val="28"/>
        </w:rPr>
        <w:t>о района Новосибирской области «</w:t>
      </w:r>
      <w:r w:rsidRPr="00F21EB9">
        <w:rPr>
          <w:szCs w:val="28"/>
        </w:rPr>
        <w:t>О внесении изменений в решение Совета депутатов Ордынского района Новосибирской области от 02.10.2015г. №10 «Об избрании депутатов</w:t>
      </w:r>
    </w:p>
    <w:p w:rsidR="00076F37" w:rsidRDefault="00076F37" w:rsidP="00AC2730">
      <w:pPr>
        <w:jc w:val="center"/>
        <w:rPr>
          <w:szCs w:val="28"/>
        </w:rPr>
      </w:pPr>
      <w:r>
        <w:rPr>
          <w:szCs w:val="28"/>
        </w:rPr>
        <w:t xml:space="preserve"> в состав постоянных комиссий </w:t>
      </w:r>
      <w:r w:rsidRPr="00F21EB9">
        <w:rPr>
          <w:szCs w:val="28"/>
        </w:rPr>
        <w:t>Совета депутатов Ордынского района Новосибирской области»</w:t>
      </w:r>
    </w:p>
    <w:p w:rsidR="00076F37" w:rsidRDefault="00076F37" w:rsidP="00AC2730">
      <w:pPr>
        <w:contextualSpacing/>
        <w:jc w:val="center"/>
        <w:rPr>
          <w:bCs/>
          <w:szCs w:val="28"/>
        </w:rPr>
      </w:pPr>
    </w:p>
    <w:p w:rsidR="00076F37" w:rsidRDefault="00076F37" w:rsidP="00D23922">
      <w:pPr>
        <w:ind w:firstLine="709"/>
        <w:jc w:val="both"/>
        <w:rPr>
          <w:szCs w:val="28"/>
        </w:rPr>
      </w:pPr>
      <w:r>
        <w:rPr>
          <w:bCs/>
          <w:szCs w:val="28"/>
        </w:rPr>
        <w:t>Проект решения</w:t>
      </w:r>
      <w:r w:rsidRPr="00E22276">
        <w:rPr>
          <w:szCs w:val="28"/>
        </w:rPr>
        <w:t xml:space="preserve"> </w:t>
      </w:r>
      <w:r w:rsidRPr="001618CA">
        <w:rPr>
          <w:szCs w:val="28"/>
        </w:rPr>
        <w:t>Совета депутатов Ордынского района Новосибирской области</w:t>
      </w:r>
      <w:r>
        <w:rPr>
          <w:szCs w:val="28"/>
        </w:rPr>
        <w:t xml:space="preserve"> третьего созыва «</w:t>
      </w:r>
      <w:r w:rsidRPr="00F21EB9">
        <w:rPr>
          <w:szCs w:val="28"/>
        </w:rPr>
        <w:t>О внесении изменений в решение Совета депутатов Ордынского района Новосибирской области от 02.10.2015г. №10 «Об избрании депутатов</w:t>
      </w:r>
      <w:r>
        <w:rPr>
          <w:szCs w:val="28"/>
        </w:rPr>
        <w:t xml:space="preserve"> в состав постоянных комиссий </w:t>
      </w:r>
      <w:r w:rsidRPr="00F21EB9">
        <w:rPr>
          <w:szCs w:val="28"/>
        </w:rPr>
        <w:t>Совета депутатов Ордынского района Новосибирской области»</w:t>
      </w:r>
      <w:r>
        <w:rPr>
          <w:szCs w:val="28"/>
        </w:rPr>
        <w:t xml:space="preserve"> (с учетом изменений, внесенных решением 29.09.2016г. №76) </w:t>
      </w:r>
      <w:r>
        <w:rPr>
          <w:bCs/>
          <w:szCs w:val="28"/>
        </w:rPr>
        <w:t>(далее по тексту Проект) вносится Советом депутатов Ордынского района Новосибирской области. Ответственный исполнитель по подготовке проекта Лопаткина Н.В., главный специалист аппарата Совета депутатов Ордынского района.</w:t>
      </w:r>
      <w:r w:rsidRPr="00F30021">
        <w:rPr>
          <w:szCs w:val="28"/>
        </w:rPr>
        <w:t xml:space="preserve"> </w:t>
      </w:r>
    </w:p>
    <w:p w:rsidR="00076F37" w:rsidRDefault="00076F37" w:rsidP="00AC2730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>
        <w:rPr>
          <w:bCs/>
          <w:szCs w:val="28"/>
        </w:rPr>
        <w:t xml:space="preserve">роект </w:t>
      </w:r>
      <w:r w:rsidRPr="001618CA">
        <w:rPr>
          <w:szCs w:val="28"/>
        </w:rPr>
        <w:t xml:space="preserve">решения </w:t>
      </w:r>
      <w:r>
        <w:rPr>
          <w:bCs/>
          <w:szCs w:val="28"/>
        </w:rPr>
        <w:t xml:space="preserve">является решением организационного характера и </w:t>
      </w:r>
      <w:r>
        <w:rPr>
          <w:szCs w:val="28"/>
        </w:rPr>
        <w:t>относится к ненормативному правовому акту.</w:t>
      </w:r>
    </w:p>
    <w:p w:rsidR="00076F37" w:rsidRDefault="00076F37" w:rsidP="00AC2730">
      <w:pPr>
        <w:ind w:firstLine="709"/>
        <w:jc w:val="both"/>
      </w:pPr>
      <w:r>
        <w:rPr>
          <w:szCs w:val="28"/>
        </w:rPr>
        <w:t xml:space="preserve">В связи с избранием Руднева М.Б. депутатом </w:t>
      </w:r>
      <w:r w:rsidRPr="001618CA">
        <w:rPr>
          <w:szCs w:val="28"/>
        </w:rPr>
        <w:t>Совета депутатов Ордынского района Новосибирской области</w:t>
      </w:r>
      <w:r>
        <w:rPr>
          <w:szCs w:val="28"/>
        </w:rPr>
        <w:t xml:space="preserve"> третьего созыва от избирательного округа №15, на основании его личного заявления вносятся изменения в состав  постоянной комиссии Совета депутатов Ордынского района Новосибирской области </w:t>
      </w:r>
      <w:r w:rsidRPr="00E70003">
        <w:rPr>
          <w:szCs w:val="28"/>
        </w:rPr>
        <w:t>по бюджетной, налоговой, финансово-кредитной, социальной политике  и собственности</w:t>
      </w:r>
      <w:r>
        <w:rPr>
          <w:szCs w:val="28"/>
        </w:rPr>
        <w:t>,  определив его членом комиссии.</w:t>
      </w:r>
      <w:r w:rsidRPr="00E22276">
        <w:t xml:space="preserve"> </w:t>
      </w:r>
    </w:p>
    <w:p w:rsidR="00076F37" w:rsidRPr="00E72AB9" w:rsidRDefault="00076F37" w:rsidP="00AC2730">
      <w:pPr>
        <w:pStyle w:val="BodyText"/>
        <w:spacing w:after="0"/>
        <w:ind w:firstLine="720"/>
        <w:contextualSpacing/>
        <w:jc w:val="both"/>
        <w:rPr>
          <w:szCs w:val="28"/>
        </w:rPr>
      </w:pPr>
      <w:r w:rsidRPr="00E72AB9">
        <w:rPr>
          <w:szCs w:val="28"/>
        </w:rPr>
        <w:t xml:space="preserve">Согласно </w:t>
      </w:r>
      <w:r>
        <w:rPr>
          <w:szCs w:val="28"/>
        </w:rPr>
        <w:t>ст.12. Регламента Совета депутатов Ордынского района р</w:t>
      </w:r>
      <w:r w:rsidRPr="00E72AB9">
        <w:rPr>
          <w:szCs w:val="28"/>
        </w:rPr>
        <w:t xml:space="preserve">ешения </w:t>
      </w:r>
      <w:r>
        <w:rPr>
          <w:szCs w:val="28"/>
        </w:rPr>
        <w:t xml:space="preserve">о выводе депутата, </w:t>
      </w:r>
      <w:r w:rsidRPr="00E72AB9">
        <w:rPr>
          <w:szCs w:val="28"/>
        </w:rPr>
        <w:t>об образовании комиссий, об избрании их составов, об утверждении председателей и соответствующих положений комиссиях принимаются на сессии Совета открытым голосованием большинством голосов от</w:t>
      </w:r>
      <w:r>
        <w:rPr>
          <w:szCs w:val="28"/>
        </w:rPr>
        <w:t xml:space="preserve"> установленного числа депутатов. Ч</w:t>
      </w:r>
      <w:r w:rsidRPr="00E72AB9">
        <w:rPr>
          <w:szCs w:val="28"/>
        </w:rPr>
        <w:t xml:space="preserve">исленный и персональный состав образуемых постоянных комиссий устанавливается сессией Совета. Состав комиссий Совета формируется с учетом функциональных задач, на основе </w:t>
      </w:r>
      <w:r>
        <w:rPr>
          <w:szCs w:val="28"/>
        </w:rPr>
        <w:t xml:space="preserve">добровольного участия депутатов. </w:t>
      </w:r>
    </w:p>
    <w:p w:rsidR="00076F37" w:rsidRDefault="00076F37" w:rsidP="00AC2730">
      <w:pPr>
        <w:ind w:firstLine="709"/>
        <w:jc w:val="both"/>
        <w:rPr>
          <w:szCs w:val="28"/>
        </w:rPr>
      </w:pPr>
      <w:r>
        <w:rPr>
          <w:szCs w:val="28"/>
        </w:rPr>
        <w:t>Проектом предлагается внести соответствующие изменения в решение Совета депутатов Ордынского района Новосибирской области от 02.10.2015г.</w:t>
      </w:r>
      <w:r w:rsidRPr="00A96B44">
        <w:rPr>
          <w:szCs w:val="28"/>
        </w:rPr>
        <w:t xml:space="preserve"> </w:t>
      </w:r>
      <w:r>
        <w:rPr>
          <w:szCs w:val="28"/>
        </w:rPr>
        <w:t>№10 «Об избрании депутатов в состав постоянных комиссий  Совета депутатов Ордынского района Новосибирской области» (с учетом изменений, внесенных решением 29.09.2016 года №76).</w:t>
      </w: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Главный специалист</w:t>
      </w: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аппарата Совета депутатов                                                              Н.Н. Лопаткина</w:t>
      </w:r>
    </w:p>
    <w:p w:rsidR="00076F37" w:rsidRDefault="00076F37" w:rsidP="00AC2730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sectPr w:rsidR="00076F37" w:rsidSect="004D464A">
      <w:pgSz w:w="11906" w:h="16838"/>
      <w:pgMar w:top="993" w:right="707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730"/>
    <w:rsid w:val="00076F37"/>
    <w:rsid w:val="000C01B0"/>
    <w:rsid w:val="00153B5C"/>
    <w:rsid w:val="001618CA"/>
    <w:rsid w:val="00181CF0"/>
    <w:rsid w:val="001C54C4"/>
    <w:rsid w:val="00364B8D"/>
    <w:rsid w:val="00385B1E"/>
    <w:rsid w:val="003910A8"/>
    <w:rsid w:val="003A0393"/>
    <w:rsid w:val="00436F18"/>
    <w:rsid w:val="004670E6"/>
    <w:rsid w:val="00483502"/>
    <w:rsid w:val="004D3B46"/>
    <w:rsid w:val="004D464A"/>
    <w:rsid w:val="004F1553"/>
    <w:rsid w:val="00570FCB"/>
    <w:rsid w:val="005C0E12"/>
    <w:rsid w:val="0061505B"/>
    <w:rsid w:val="00630857"/>
    <w:rsid w:val="006B5928"/>
    <w:rsid w:val="006F0D91"/>
    <w:rsid w:val="006F0FA8"/>
    <w:rsid w:val="0076710D"/>
    <w:rsid w:val="0077156E"/>
    <w:rsid w:val="00826420"/>
    <w:rsid w:val="009062A2"/>
    <w:rsid w:val="00923C1C"/>
    <w:rsid w:val="00996CDF"/>
    <w:rsid w:val="00A96B44"/>
    <w:rsid w:val="00AC2730"/>
    <w:rsid w:val="00AF24C5"/>
    <w:rsid w:val="00BE7E66"/>
    <w:rsid w:val="00C16AC1"/>
    <w:rsid w:val="00C51C8E"/>
    <w:rsid w:val="00C53B5A"/>
    <w:rsid w:val="00C94F0C"/>
    <w:rsid w:val="00CA4D43"/>
    <w:rsid w:val="00D11144"/>
    <w:rsid w:val="00D23922"/>
    <w:rsid w:val="00D84A47"/>
    <w:rsid w:val="00DD3E6F"/>
    <w:rsid w:val="00DD5555"/>
    <w:rsid w:val="00DE7BE7"/>
    <w:rsid w:val="00E22276"/>
    <w:rsid w:val="00E67046"/>
    <w:rsid w:val="00E70003"/>
    <w:rsid w:val="00E72AB9"/>
    <w:rsid w:val="00F20216"/>
    <w:rsid w:val="00F21EB9"/>
    <w:rsid w:val="00F30021"/>
    <w:rsid w:val="00F50322"/>
    <w:rsid w:val="00F66CBB"/>
    <w:rsid w:val="00FA0A53"/>
    <w:rsid w:val="00FB05AA"/>
    <w:rsid w:val="00FD328C"/>
    <w:rsid w:val="00FD524A"/>
    <w:rsid w:val="00FF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30"/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AC2730"/>
    <w:pPr>
      <w:widowControl w:val="0"/>
      <w:ind w:right="19772"/>
    </w:pPr>
    <w:rPr>
      <w:rFonts w:ascii="Arial" w:eastAsia="Times New Roman" w:hAnsi="Arial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AC27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273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636</Words>
  <Characters>3629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Единая Россия</dc:creator>
  <cp:keywords/>
  <dc:description/>
  <cp:lastModifiedBy>Наталья</cp:lastModifiedBy>
  <cp:revision>5</cp:revision>
  <cp:lastPrinted>2016-09-30T08:05:00Z</cp:lastPrinted>
  <dcterms:created xsi:type="dcterms:W3CDTF">2016-09-29T10:27:00Z</dcterms:created>
  <dcterms:modified xsi:type="dcterms:W3CDTF">2017-05-05T04:51:00Z</dcterms:modified>
</cp:coreProperties>
</file>